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EAA8" w14:textId="207CFC92" w:rsidR="006B2F86" w:rsidRDefault="003726A4" w:rsidP="00E71FC3">
      <w:pPr>
        <w:pStyle w:val="NoSpacing"/>
      </w:pPr>
      <w:r>
        <w:rPr>
          <w:u w:val="single"/>
        </w:rPr>
        <w:t>Edmund</w:t>
      </w:r>
      <w:r w:rsidR="00D22988">
        <w:rPr>
          <w:u w:val="single"/>
        </w:rPr>
        <w:t xml:space="preserve"> BACON</w:t>
      </w:r>
      <w:r w:rsidR="00D22988">
        <w:t xml:space="preserve">     </w:t>
      </w:r>
      <w:proofErr w:type="gramStart"/>
      <w:r w:rsidR="00D22988">
        <w:t xml:space="preserve">   (</w:t>
      </w:r>
      <w:proofErr w:type="gramEnd"/>
      <w:r w:rsidR="00D22988">
        <w:t>d.1453)</w:t>
      </w:r>
    </w:p>
    <w:p w14:paraId="445C86CB" w14:textId="61CAAC24" w:rsidR="00D22988" w:rsidRDefault="00D22988" w:rsidP="00E71FC3">
      <w:pPr>
        <w:pStyle w:val="NoSpacing"/>
      </w:pPr>
      <w:r>
        <w:t xml:space="preserve">of </w:t>
      </w:r>
      <w:proofErr w:type="spellStart"/>
      <w:r>
        <w:t>Drinkstone</w:t>
      </w:r>
      <w:proofErr w:type="spellEnd"/>
      <w:r>
        <w:t>, Suffolk.</w:t>
      </w:r>
    </w:p>
    <w:p w14:paraId="373ACB2D" w14:textId="65915EFA" w:rsidR="00D22988" w:rsidRDefault="00D22988" w:rsidP="00E71FC3">
      <w:pPr>
        <w:pStyle w:val="NoSpacing"/>
      </w:pPr>
    </w:p>
    <w:p w14:paraId="14F590AA" w14:textId="2BBB7631" w:rsidR="00D22988" w:rsidRDefault="00D22988" w:rsidP="00E71FC3">
      <w:pPr>
        <w:pStyle w:val="NoSpacing"/>
      </w:pPr>
    </w:p>
    <w:p w14:paraId="51B204A0" w14:textId="7B82D025" w:rsidR="00D22988" w:rsidRDefault="00D22988" w:rsidP="00E71FC3">
      <w:pPr>
        <w:pStyle w:val="NoSpacing"/>
      </w:pPr>
      <w:r>
        <w:t xml:space="preserve">Son of </w:t>
      </w:r>
      <w:r w:rsidR="003726A4">
        <w:t>John Bacon(q.v.) and Margery Thorpe(q.v.)</w:t>
      </w:r>
    </w:p>
    <w:p w14:paraId="2C70ACDA" w14:textId="7B5E2B39" w:rsidR="00D22988" w:rsidRDefault="00D22988" w:rsidP="00E71FC3">
      <w:pPr>
        <w:pStyle w:val="NoSpacing"/>
      </w:pPr>
      <w:r>
        <w:t>(</w:t>
      </w:r>
      <w:hyperlink r:id="rId6" w:history="1">
        <w:r w:rsidRPr="00722743">
          <w:rPr>
            <w:rStyle w:val="Hyperlink"/>
          </w:rPr>
          <w:t>https://www.familysearch.org/ark:/61903/2:1:9MJM-SHX</w:t>
        </w:r>
      </w:hyperlink>
      <w:r>
        <w:t>)</w:t>
      </w:r>
    </w:p>
    <w:p w14:paraId="14CE111E" w14:textId="432A4DF1" w:rsidR="00D22988" w:rsidRDefault="003726A4" w:rsidP="00E71FC3">
      <w:pPr>
        <w:pStyle w:val="NoSpacing"/>
      </w:pPr>
      <w:r>
        <w:t>= Elizabeth Crofts(q.v.).  (ibid.)</w:t>
      </w:r>
    </w:p>
    <w:p w14:paraId="38E251B7" w14:textId="634E84C2" w:rsidR="00B41BAB" w:rsidRDefault="006E283A" w:rsidP="006E283A">
      <w:pPr>
        <w:pStyle w:val="NoSpacing"/>
        <w:jc w:val="both"/>
      </w:pPr>
      <w:r>
        <w:t>Children</w:t>
      </w:r>
      <w:bookmarkStart w:id="0" w:name="_GoBack"/>
      <w:bookmarkEnd w:id="0"/>
      <w:r w:rsidR="00B41BAB">
        <w:t xml:space="preserve">:  William, of </w:t>
      </w:r>
      <w:proofErr w:type="spellStart"/>
      <w:r w:rsidR="00B41BAB">
        <w:t>Drinkstone</w:t>
      </w:r>
      <w:proofErr w:type="spellEnd"/>
      <w:r w:rsidR="00B41BAB">
        <w:t>(q.v.)</w:t>
      </w:r>
      <w:r>
        <w:t>, John(q.v.) and others.  (ibid.)</w:t>
      </w:r>
    </w:p>
    <w:p w14:paraId="356A6C09" w14:textId="77777777" w:rsidR="003726A4" w:rsidRDefault="003726A4" w:rsidP="00E71FC3">
      <w:pPr>
        <w:pStyle w:val="NoSpacing"/>
      </w:pPr>
    </w:p>
    <w:p w14:paraId="7B70BCAC" w14:textId="2F02FF48" w:rsidR="00D22988" w:rsidRDefault="00D22988" w:rsidP="00E71FC3">
      <w:pPr>
        <w:pStyle w:val="NoSpacing"/>
      </w:pPr>
    </w:p>
    <w:p w14:paraId="21083D1B" w14:textId="372AF9A0" w:rsidR="00D22988" w:rsidRDefault="00D22988" w:rsidP="00E71FC3">
      <w:pPr>
        <w:pStyle w:val="NoSpacing"/>
      </w:pPr>
      <w:r>
        <w:t xml:space="preserve">    ca.</w:t>
      </w:r>
      <w:r>
        <w:tab/>
        <w:t>1422</w:t>
      </w:r>
      <w:r>
        <w:tab/>
        <w:t xml:space="preserve">He was born.  </w:t>
      </w:r>
    </w:p>
    <w:p w14:paraId="37AEA6D7" w14:textId="77777777" w:rsidR="00A14B9D" w:rsidRDefault="00A14B9D" w:rsidP="00A14B9D">
      <w:pPr>
        <w:pStyle w:val="NoSpacing"/>
      </w:pPr>
      <w:r>
        <w:tab/>
      </w:r>
      <w:r>
        <w:tab/>
      </w:r>
      <w:r>
        <w:t>(</w:t>
      </w:r>
      <w:hyperlink r:id="rId7" w:history="1">
        <w:r w:rsidRPr="00722743">
          <w:rPr>
            <w:rStyle w:val="Hyperlink"/>
          </w:rPr>
          <w:t>https://www.familysearch.org/ark:/61903/2:1:9MJM-SHX</w:t>
        </w:r>
      </w:hyperlink>
      <w:r>
        <w:t>)</w:t>
      </w:r>
    </w:p>
    <w:p w14:paraId="4388CF4A" w14:textId="72853301" w:rsidR="003726A4" w:rsidRDefault="003726A4" w:rsidP="00E71FC3">
      <w:pPr>
        <w:pStyle w:val="NoSpacing"/>
      </w:pPr>
    </w:p>
    <w:p w14:paraId="7B02A77E" w14:textId="2FE08FF9" w:rsidR="003726A4" w:rsidRDefault="003726A4" w:rsidP="00E71FC3">
      <w:pPr>
        <w:pStyle w:val="NoSpacing"/>
      </w:pPr>
    </w:p>
    <w:p w14:paraId="55001F65" w14:textId="00C13AAA" w:rsidR="003726A4" w:rsidRDefault="003726A4" w:rsidP="00E71FC3">
      <w:pPr>
        <w:pStyle w:val="NoSpacing"/>
      </w:pPr>
    </w:p>
    <w:p w14:paraId="0FF43E7D" w14:textId="28BF9FB0" w:rsidR="003726A4" w:rsidRDefault="003726A4" w:rsidP="00E71FC3">
      <w:pPr>
        <w:pStyle w:val="NoSpacing"/>
      </w:pPr>
      <w:r>
        <w:t>23 January 2018</w:t>
      </w:r>
    </w:p>
    <w:p w14:paraId="5A5DDD61" w14:textId="2E040096" w:rsidR="00B41BAB" w:rsidRDefault="00B41BAB" w:rsidP="00E71FC3">
      <w:pPr>
        <w:pStyle w:val="NoSpacing"/>
      </w:pPr>
      <w:r>
        <w:t>9 May 2018</w:t>
      </w:r>
    </w:p>
    <w:p w14:paraId="6D004F2C" w14:textId="5FCC7CE8" w:rsidR="003726A4" w:rsidRPr="00D22988" w:rsidRDefault="003726A4" w:rsidP="00E71FC3">
      <w:pPr>
        <w:pStyle w:val="NoSpacing"/>
      </w:pPr>
      <w:r>
        <w:tab/>
      </w:r>
    </w:p>
    <w:sectPr w:rsidR="003726A4" w:rsidRPr="00D22988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4A572" w14:textId="77777777" w:rsidR="00D22988" w:rsidRDefault="00D22988" w:rsidP="00E71FC3">
      <w:pPr>
        <w:spacing w:after="0" w:line="240" w:lineRule="auto"/>
      </w:pPr>
      <w:r>
        <w:separator/>
      </w:r>
    </w:p>
  </w:endnote>
  <w:endnote w:type="continuationSeparator" w:id="0">
    <w:p w14:paraId="57F1DBAF" w14:textId="77777777" w:rsidR="00D22988" w:rsidRDefault="00D229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F65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DE13B" w14:textId="77777777" w:rsidR="00D22988" w:rsidRDefault="00D22988" w:rsidP="00E71FC3">
      <w:pPr>
        <w:spacing w:after="0" w:line="240" w:lineRule="auto"/>
      </w:pPr>
      <w:r>
        <w:separator/>
      </w:r>
    </w:p>
  </w:footnote>
  <w:footnote w:type="continuationSeparator" w:id="0">
    <w:p w14:paraId="173656E1" w14:textId="77777777" w:rsidR="00D22988" w:rsidRDefault="00D229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988"/>
    <w:rsid w:val="001A7C09"/>
    <w:rsid w:val="003726A4"/>
    <w:rsid w:val="00577BD5"/>
    <w:rsid w:val="00656CBA"/>
    <w:rsid w:val="006A1F77"/>
    <w:rsid w:val="006E283A"/>
    <w:rsid w:val="00733BE7"/>
    <w:rsid w:val="00A14B9D"/>
    <w:rsid w:val="00AB52E8"/>
    <w:rsid w:val="00B16D3F"/>
    <w:rsid w:val="00B41BAB"/>
    <w:rsid w:val="00BB41AC"/>
    <w:rsid w:val="00D229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87643"/>
  <w15:chartTrackingRefBased/>
  <w15:docId w15:val="{307EAE75-6D39-465D-9AF7-32413E6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29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298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familysearch.org/ark:/61903/2:1:9MJM-SH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milysearch.org/ark:/61903/2:1:9MJM-SH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2018-01-23T08:07:00Z</dcterms:created>
  <dcterms:modified xsi:type="dcterms:W3CDTF">2018-05-09T19:04:00Z</dcterms:modified>
</cp:coreProperties>
</file>